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5217CCBB">
                <wp:simplePos x="0" y="0"/>
                <wp:positionH relativeFrom="column">
                  <wp:posOffset>6849375</wp:posOffset>
                </wp:positionH>
                <wp:positionV relativeFrom="paragraph">
                  <wp:posOffset>-569343</wp:posOffset>
                </wp:positionV>
                <wp:extent cx="2436782" cy="914400"/>
                <wp:effectExtent l="0" t="0" r="20955" b="1905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36782" cy="91440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963547383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950622949"/>
                                        </w:sdtPr>
                                        <w:sdtContent>
                                          <w:p w14:paraId="02F215D8" w14:textId="3B4D94D3" w:rsidR="007A4D7F" w:rsidRPr="00535962" w:rsidRDefault="00DD5AE0" w:rsidP="007A4D7F">
                                            <w:pPr>
                                              <w:jc w:val="center"/>
                                            </w:pPr>
                                            <w:r w:rsidRPr="00DD5AE0">
                                              <w:rPr>
                                                <w:rStyle w:val="Style2"/>
                                              </w:rPr>
                                              <w:t>SUPBANCO-CCC-PEEX-2022-0005</w:t>
                                            </w:r>
                                          </w:p>
                                        </w:sdtContent>
                                      </w:sdt>
                                      <w:p w14:paraId="20819490" w14:textId="1C3CA0F7" w:rsidR="00840E00" w:rsidRPr="00535962" w:rsidRDefault="00000000" w:rsidP="000813E3"/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39.3pt;margin-top:-44.85pt;width:191.85pt;height:1in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963547383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950622949"/>
                                  </w:sdtPr>
                                  <w:sdtContent>
                                    <w:p w14:paraId="02F215D8" w14:textId="3B4D94D3" w:rsidR="007A4D7F" w:rsidRPr="00535962" w:rsidRDefault="00DD5AE0" w:rsidP="007A4D7F">
                                      <w:pPr>
                                        <w:jc w:val="center"/>
                                      </w:pPr>
                                      <w:r w:rsidRPr="00DD5AE0">
                                        <w:rPr>
                                          <w:rStyle w:val="Style2"/>
                                        </w:rPr>
                                        <w:t>SUPBANCO-CCC-PEEX-2022-0005</w:t>
                                      </w:r>
                                    </w:p>
                                  </w:sdtContent>
                                </w:sdt>
                                <w:p w14:paraId="20819490" w14:textId="1C3CA0F7" w:rsidR="00840E00" w:rsidRPr="00535962" w:rsidRDefault="00000000" w:rsidP="000813E3"/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16C98781">
                <wp:simplePos x="0" y="0"/>
                <wp:positionH relativeFrom="column">
                  <wp:posOffset>2905125</wp:posOffset>
                </wp:positionH>
                <wp:positionV relativeFrom="paragraph">
                  <wp:posOffset>102869</wp:posOffset>
                </wp:positionV>
                <wp:extent cx="3486150" cy="31432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77777777" w:rsidR="002E1412" w:rsidRPr="002E1412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75pt;margin-top:8.1pt;width:274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" stroked="f">
                <v:textbox>
                  <w:txbxContent>
                    <w:p w14:paraId="7CB41886" w14:textId="77777777" w:rsidR="002E1412" w:rsidRPr="002E1412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4F0DB5F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B999D93" w14:textId="77777777" w:rsidR="00F7443C" w:rsidRPr="004767CC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43A29E22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93E8A" w14:textId="77777777" w:rsidR="00A521FF" w:rsidRDefault="00A521FF" w:rsidP="001007E7">
      <w:pPr>
        <w:spacing w:after="0" w:line="240" w:lineRule="auto"/>
      </w:pPr>
      <w:r>
        <w:separator/>
      </w:r>
    </w:p>
  </w:endnote>
  <w:endnote w:type="continuationSeparator" w:id="0">
    <w:p w14:paraId="35803015" w14:textId="77777777" w:rsidR="00A521FF" w:rsidRDefault="00A521F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E25F8" w14:textId="77777777" w:rsidR="00A521FF" w:rsidRDefault="00A521FF" w:rsidP="001007E7">
      <w:pPr>
        <w:spacing w:after="0" w:line="240" w:lineRule="auto"/>
      </w:pPr>
      <w:r>
        <w:separator/>
      </w:r>
    </w:p>
  </w:footnote>
  <w:footnote w:type="continuationSeparator" w:id="0">
    <w:p w14:paraId="221BD31F" w14:textId="77777777" w:rsidR="00A521FF" w:rsidRDefault="00A521F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2177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813E3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D33C1"/>
    <w:rsid w:val="001F28CC"/>
    <w:rsid w:val="001F73A7"/>
    <w:rsid w:val="00202AE3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6712C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85B77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A43C4"/>
    <w:rsid w:val="0070632B"/>
    <w:rsid w:val="007064C5"/>
    <w:rsid w:val="007372FF"/>
    <w:rsid w:val="007563D3"/>
    <w:rsid w:val="00780880"/>
    <w:rsid w:val="007A4D7F"/>
    <w:rsid w:val="007B6F6F"/>
    <w:rsid w:val="007C6F78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521FF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17A8E"/>
    <w:rsid w:val="00B420BA"/>
    <w:rsid w:val="00B62EEF"/>
    <w:rsid w:val="00B72A7E"/>
    <w:rsid w:val="00B97B51"/>
    <w:rsid w:val="00BC1D0C"/>
    <w:rsid w:val="00BC61BD"/>
    <w:rsid w:val="00BE4FB0"/>
    <w:rsid w:val="00C02595"/>
    <w:rsid w:val="00C30EBF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74334"/>
    <w:rsid w:val="00D90D49"/>
    <w:rsid w:val="00DC5D96"/>
    <w:rsid w:val="00DD4F3E"/>
    <w:rsid w:val="00DD5AE0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12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20</cp:revision>
  <cp:lastPrinted>2011-03-04T19:05:00Z</cp:lastPrinted>
  <dcterms:created xsi:type="dcterms:W3CDTF">2014-01-02T13:42:00Z</dcterms:created>
  <dcterms:modified xsi:type="dcterms:W3CDTF">2022-08-31T16:53:00Z</dcterms:modified>
</cp:coreProperties>
</file>